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BA0" w:rsidRPr="0093788C" w:rsidRDefault="00145BA0" w:rsidP="00145BA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3788C">
        <w:rPr>
          <w:rFonts w:ascii="Times New Roman" w:hAnsi="Times New Roman" w:cs="Times New Roman"/>
          <w:sz w:val="24"/>
          <w:szCs w:val="24"/>
          <w:u w:val="single"/>
        </w:rPr>
        <w:t>Margery MILNALE</w:t>
      </w:r>
      <w:r w:rsidRPr="0093788C">
        <w:rPr>
          <w:rFonts w:ascii="Times New Roman" w:hAnsi="Times New Roman" w:cs="Times New Roman"/>
          <w:sz w:val="24"/>
          <w:szCs w:val="24"/>
        </w:rPr>
        <w:t xml:space="preserve">      (fl.1495)</w:t>
      </w:r>
    </w:p>
    <w:p w:rsidR="00145BA0" w:rsidRPr="0093788C" w:rsidRDefault="00145BA0" w:rsidP="00145BA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3788C">
        <w:rPr>
          <w:rFonts w:ascii="Times New Roman" w:hAnsi="Times New Roman" w:cs="Times New Roman"/>
          <w:sz w:val="24"/>
          <w:szCs w:val="24"/>
        </w:rPr>
        <w:t>of Bridge, Kent.</w:t>
      </w:r>
    </w:p>
    <w:p w:rsidR="00145BA0" w:rsidRPr="0093788C" w:rsidRDefault="00145BA0" w:rsidP="00145B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45BA0" w:rsidRPr="0093788C" w:rsidRDefault="00145BA0" w:rsidP="00145B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45BA0" w:rsidRPr="0093788C" w:rsidRDefault="00145BA0" w:rsidP="00145BA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3788C">
        <w:rPr>
          <w:rFonts w:ascii="Times New Roman" w:hAnsi="Times New Roman" w:cs="Times New Roman"/>
          <w:sz w:val="24"/>
          <w:szCs w:val="24"/>
        </w:rPr>
        <w:tab/>
        <w:t>1495</w:t>
      </w:r>
      <w:r w:rsidRPr="0093788C">
        <w:rPr>
          <w:rFonts w:ascii="Times New Roman" w:hAnsi="Times New Roman" w:cs="Times New Roman"/>
          <w:sz w:val="24"/>
          <w:szCs w:val="24"/>
        </w:rPr>
        <w:tab/>
        <w:t>She made her Will.   (Plomer p.333)</w:t>
      </w:r>
    </w:p>
    <w:p w:rsidR="00145BA0" w:rsidRPr="0093788C" w:rsidRDefault="00145BA0" w:rsidP="00145B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45BA0" w:rsidRPr="0093788C" w:rsidRDefault="00145BA0" w:rsidP="00145B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45BA0" w:rsidRPr="0093788C" w:rsidRDefault="00145BA0" w:rsidP="00145BA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3788C">
        <w:rPr>
          <w:rFonts w:ascii="Times New Roman" w:hAnsi="Times New Roman" w:cs="Times New Roman"/>
          <w:sz w:val="24"/>
          <w:szCs w:val="24"/>
        </w:rPr>
        <w:t>11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BA0" w:rsidRDefault="00145BA0" w:rsidP="00564E3C">
      <w:pPr>
        <w:spacing w:after="0" w:line="240" w:lineRule="auto"/>
      </w:pPr>
      <w:r>
        <w:separator/>
      </w:r>
    </w:p>
  </w:endnote>
  <w:endnote w:type="continuationSeparator" w:id="0">
    <w:p w:rsidR="00145BA0" w:rsidRDefault="00145BA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45BA0">
      <w:rPr>
        <w:rFonts w:ascii="Times New Roman" w:hAnsi="Times New Roman" w:cs="Times New Roman"/>
        <w:noProof/>
        <w:sz w:val="24"/>
        <w:szCs w:val="24"/>
      </w:rPr>
      <w:t>17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BA0" w:rsidRDefault="00145BA0" w:rsidP="00564E3C">
      <w:pPr>
        <w:spacing w:after="0" w:line="240" w:lineRule="auto"/>
      </w:pPr>
      <w:r>
        <w:separator/>
      </w:r>
    </w:p>
  </w:footnote>
  <w:footnote w:type="continuationSeparator" w:id="0">
    <w:p w:rsidR="00145BA0" w:rsidRDefault="00145BA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BA0"/>
    <w:rsid w:val="00145BA0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2E0BED-41E6-4DF2-84E7-D7F589403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2016-02-17T21:07:00Z</dcterms:created>
  <dcterms:modified xsi:type="dcterms:W3CDTF">2016-02-17T21:08:00Z</dcterms:modified>
</cp:coreProperties>
</file>